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การรับแจ้งการย้ายที่อยู่ของคนไปต่างประเทศ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6F0A61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การรับแจ้งการย้ายที่อยู่ของคนไปต่างประเทศ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BF5967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ระเบียบสำนักทะเบียนกลางว่าด้วยการจัดทำทะเบียนราษฎรพ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,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การรับแจ้งการย้ายที่อยู่ของคนไปต่างประเทศเทศบาลตำบลทรายขาวกฤษณ์สำเนาคู่มือประชาชน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25/07/2015 04:57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039 421 466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แห่งท้องที่คนไปต่างประเทศมีชื่อในทะเบียนบ้าน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BF5967" w:rsidRDefault="00BF5967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ผู้แจ้งได้แก่เจ้าบ้านของบ้านที่คนไปอยู่ต่างประเทศหรือผู้ที่ได้รับมอบหมายจากเจ้าบ้าน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ระยะเวลาการแจ้งภายใน </w:t>
      </w:r>
      <w:r w:rsidRPr="000C2AAC">
        <w:rPr>
          <w:rFonts w:asciiTheme="minorBidi" w:hAnsiTheme="minorBidi"/>
          <w:noProof/>
          <w:sz w:val="32"/>
          <w:szCs w:val="32"/>
        </w:rPr>
        <w:t>15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ระเบียบหรือโดยอำพรางหรือโดยมีรายการข้อความผิดจากความเป็นจริงให้นายทะเบียนดำเนินการตรวจสอบข้อเท็จจริงสอบสวนพยานบุคคลพยานแวดล้อมและพิจารณา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ข้อกฎหมายหรือการตรวจสอบเอกสารสำคัญต้องดำเนินการหารือมายังสำนักทะเบียนกลางให้ดำเนินการ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90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ทั้งนี้การหารือต้องส่งให้สำนักทะเบียนกลางภายใน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วันนับแต่วันที่รับเรื่อง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โดยส่งผ่านสำนักทะเบียนจังหวัดเพื่อส่งให้สำนักทะเบียนกลางเพื่อตอบข้อหารือดังกล่าวต่อไป</w:t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เจ้าหน้าที่รับเรื่องคำขอและตรวจสอบหลักฐานการยื่นประกอบพิจารณาในเบื้องต้น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นายทะเบียนพิจารณารับแจ้ง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ไม่รับแจ้งและแจ้งผลการพิจารณา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20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 w:hint="cs"/>
          <w:sz w:val="32"/>
          <w:szCs w:val="32"/>
          <w:lang w:bidi="th-TH"/>
        </w:rPr>
      </w:pPr>
    </w:p>
    <w:p w:rsidR="00BF5967" w:rsidRDefault="00BF5967" w:rsidP="00C26ED0">
      <w:pPr>
        <w:tabs>
          <w:tab w:val="left" w:pos="360"/>
        </w:tabs>
        <w:spacing w:after="0" w:line="240" w:lineRule="auto"/>
        <w:rPr>
          <w:rFonts w:asciiTheme="minorBidi" w:hAnsiTheme="minorBidi" w:hint="cs"/>
          <w:sz w:val="32"/>
          <w:szCs w:val="32"/>
          <w:lang w:bidi="th-TH"/>
        </w:rPr>
      </w:pPr>
    </w:p>
    <w:p w:rsidR="00BF5967" w:rsidRPr="000C2AAC" w:rsidRDefault="00BF5967" w:rsidP="00C26ED0">
      <w:pPr>
        <w:tabs>
          <w:tab w:val="left" w:pos="360"/>
        </w:tabs>
        <w:spacing w:after="0" w:line="240" w:lineRule="auto"/>
        <w:rPr>
          <w:rFonts w:asciiTheme="minorBidi" w:hAnsiTheme="minorBidi" w:hint="cs"/>
          <w:sz w:val="32"/>
          <w:szCs w:val="32"/>
          <w:lang w:bidi="th-TH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ผู้แจ้งในฐานะเจ้าบ้าน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สำเนาทะเบียนบ้านฉบับเจ้าบ้านท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.14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ที่คนไปต่างประเทศมีชื่ออยู่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หลักฐานการเดินทางไปต่างประเทศ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สำนักบริหารการทะเบียน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บัตรประจำตัวผู้ไดัรับมอบหมาย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สำนักบริหารการทะเบียน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หนังสือมอบหมายกรณีได้รับมอบให้แจ้งแทน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039 421 466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สำนักบริหารการทะเบียนกรมการปกครองถ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ลำลูกกาคลอง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9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ลำลูกกาจ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ปทุมธานีโทร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1548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หรือ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www.bora.dopa.go.th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06/08/2558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6D9D" w:rsidRDefault="001D6D9D" w:rsidP="00C81DB8">
      <w:pPr>
        <w:spacing w:after="0" w:line="240" w:lineRule="auto"/>
      </w:pPr>
      <w:r>
        <w:separator/>
      </w:r>
    </w:p>
  </w:endnote>
  <w:endnote w:type="continuationSeparator" w:id="1">
    <w:p w:rsidR="001D6D9D" w:rsidRDefault="001D6D9D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6D9D" w:rsidRDefault="001D6D9D" w:rsidP="00C81DB8">
      <w:pPr>
        <w:spacing w:after="0" w:line="240" w:lineRule="auto"/>
      </w:pPr>
      <w:r>
        <w:separator/>
      </w:r>
    </w:p>
  </w:footnote>
  <w:footnote w:type="continuationSeparator" w:id="1">
    <w:p w:rsidR="001D6D9D" w:rsidRDefault="001D6D9D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6F0A61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555A2C">
          <w:rPr>
            <w:noProof/>
          </w:rPr>
          <w:t>4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555A2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D6D9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55A2C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6F0A61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596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649</TotalTime>
  <Pages>4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84</cp:revision>
  <cp:lastPrinted>2015-08-06T05:54:00Z</cp:lastPrinted>
  <dcterms:created xsi:type="dcterms:W3CDTF">2015-04-23T03:41:00Z</dcterms:created>
  <dcterms:modified xsi:type="dcterms:W3CDTF">2015-08-06T05:54:00Z</dcterms:modified>
</cp:coreProperties>
</file>